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328" w:rsidRDefault="00DD3328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D3328" w:rsidRDefault="00DD3328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DD3328" w:rsidRDefault="00DD3328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DD3328" w:rsidRDefault="00DD3328" w:rsidP="00B961D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DD3328">
        <w:tc>
          <w:tcPr>
            <w:tcW w:w="1384" w:type="dxa"/>
            <w:vMerge w:val="restart"/>
            <w:vAlign w:val="center"/>
          </w:tcPr>
          <w:p w:rsidR="00DD3328" w:rsidRDefault="00DD3328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DD3328" w:rsidRDefault="00DD3328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DD3328" w:rsidRDefault="00DD3328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DD3328" w:rsidRDefault="00DD3328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DD3328" w:rsidRDefault="00DD3328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DD3328" w:rsidRDefault="00DD3328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DD3328" w:rsidRDefault="00DD3328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DD3328" w:rsidRDefault="00DD3328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DD3328" w:rsidRDefault="00DD3328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D3328">
        <w:tc>
          <w:tcPr>
            <w:tcW w:w="1384" w:type="dxa"/>
            <w:vMerge/>
            <w:vAlign w:val="center"/>
          </w:tcPr>
          <w:p w:rsidR="00DD3328" w:rsidRDefault="00DD3328" w:rsidP="00B46079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DD3328" w:rsidRDefault="00DD3328" w:rsidP="00B46079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DD3328" w:rsidRPr="00682377" w:rsidRDefault="00DD3328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D3328" w:rsidRPr="00682377" w:rsidRDefault="00DD3328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DD3328" w:rsidRPr="00682377" w:rsidRDefault="00DD3328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DD3328" w:rsidRPr="00682377" w:rsidRDefault="00DD3328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DD3328" w:rsidRPr="00682377" w:rsidRDefault="00DD3328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D3328" w:rsidRPr="00682377" w:rsidRDefault="00DD3328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DD3328" w:rsidRPr="00682377" w:rsidRDefault="00DD3328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DD3328" w:rsidRDefault="00DD3328" w:rsidP="00B46079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D3328" w:rsidRDefault="00DD3328" w:rsidP="00B46079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D3328" w:rsidRDefault="00DD3328" w:rsidP="00B46079">
            <w:pPr>
              <w:rPr>
                <w:lang w:eastAsia="en-US"/>
              </w:rPr>
            </w:pPr>
          </w:p>
        </w:tc>
      </w:tr>
      <w:tr w:rsidR="00DD3328">
        <w:trPr>
          <w:trHeight w:val="2034"/>
        </w:trPr>
        <w:tc>
          <w:tcPr>
            <w:tcW w:w="1384" w:type="dxa"/>
          </w:tcPr>
          <w:p w:rsidR="00DD3328" w:rsidRPr="00682377" w:rsidRDefault="00DD3328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Коровина М.В.</w:t>
            </w:r>
          </w:p>
        </w:tc>
        <w:tc>
          <w:tcPr>
            <w:tcW w:w="1602" w:type="dxa"/>
          </w:tcPr>
          <w:p w:rsidR="00DD3328" w:rsidRPr="00682377" w:rsidRDefault="00DD3328" w:rsidP="0068237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МБОУ ДО</w:t>
            </w:r>
            <w:r w:rsidRPr="00682377">
              <w:rPr>
                <w:color w:val="333333"/>
                <w:lang w:eastAsia="en-US"/>
              </w:rPr>
              <w:t xml:space="preserve"> ДЮСШ</w:t>
            </w:r>
          </w:p>
        </w:tc>
        <w:tc>
          <w:tcPr>
            <w:tcW w:w="1079" w:type="dxa"/>
          </w:tcPr>
          <w:p w:rsidR="00DD3328" w:rsidRDefault="00DD3328" w:rsidP="00B46079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D3328" w:rsidRPr="00682377" w:rsidRDefault="00DD3328" w:rsidP="00B46079">
            <w:pPr>
              <w:rPr>
                <w:color w:val="333333"/>
                <w:lang w:eastAsia="en-US"/>
              </w:rPr>
            </w:pPr>
          </w:p>
          <w:p w:rsidR="00DD3328" w:rsidRPr="00682377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D3328" w:rsidRPr="00682377" w:rsidRDefault="00DD3328" w:rsidP="00B50B0F">
            <w:pPr>
              <w:rPr>
                <w:color w:val="333333"/>
                <w:lang w:eastAsia="en-US"/>
              </w:rPr>
            </w:pPr>
          </w:p>
          <w:p w:rsidR="00DD3328" w:rsidRPr="00682377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D3328" w:rsidRPr="00682377" w:rsidRDefault="00DD3328" w:rsidP="005B5D83">
            <w:pPr>
              <w:rPr>
                <w:color w:val="333333"/>
                <w:lang w:eastAsia="en-US"/>
              </w:rPr>
            </w:pPr>
          </w:p>
          <w:p w:rsidR="00DD3328" w:rsidRPr="00682377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  <w:p w:rsidR="00DD3328" w:rsidRPr="00682377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  <w:p w:rsidR="00DD3328" w:rsidRPr="00682377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  <w:p w:rsidR="00DD3328" w:rsidRPr="00682377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D3328" w:rsidRDefault="00DD3328" w:rsidP="005B5D8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1)</w:t>
            </w:r>
          </w:p>
          <w:p w:rsidR="00DD3328" w:rsidRDefault="00DD3328" w:rsidP="005B5D83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DD3328" w:rsidRDefault="00DD3328" w:rsidP="005B5D8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</w:p>
          <w:p w:rsidR="00DD3328" w:rsidRDefault="00DD3328" w:rsidP="005B5D83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DD3328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68237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65,6</w:t>
            </w:r>
          </w:p>
          <w:p w:rsidR="00DD3328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  <w:p w:rsidR="00DD3328" w:rsidRPr="00682377" w:rsidRDefault="00DD3328" w:rsidP="0068237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682</w:t>
            </w:r>
          </w:p>
        </w:tc>
        <w:tc>
          <w:tcPr>
            <w:tcW w:w="1080" w:type="dxa"/>
          </w:tcPr>
          <w:p w:rsidR="00DD3328" w:rsidRDefault="00DD3328" w:rsidP="0068237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D3328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  <w:p w:rsidR="00DD3328" w:rsidRPr="00682377" w:rsidRDefault="00DD3328" w:rsidP="0068237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D3328" w:rsidRDefault="00DD3328" w:rsidP="00B46079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DD3328" w:rsidRDefault="00DD3328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287950,18</w:t>
            </w:r>
          </w:p>
          <w:p w:rsidR="00DD3328" w:rsidRDefault="00DD3328" w:rsidP="00B46079">
            <w:pPr>
              <w:rPr>
                <w:color w:val="333333"/>
                <w:lang w:eastAsia="en-US"/>
              </w:rPr>
            </w:pPr>
          </w:p>
          <w:p w:rsidR="00DD3328" w:rsidRDefault="00DD3328" w:rsidP="00B46079">
            <w:pPr>
              <w:rPr>
                <w:color w:val="333333"/>
                <w:lang w:eastAsia="en-US"/>
              </w:rPr>
            </w:pPr>
          </w:p>
          <w:p w:rsidR="00DD3328" w:rsidRDefault="00DD3328" w:rsidP="00B46079">
            <w:pPr>
              <w:rPr>
                <w:color w:val="333333"/>
                <w:lang w:eastAsia="en-US"/>
              </w:rPr>
            </w:pPr>
          </w:p>
          <w:p w:rsidR="00DD3328" w:rsidRDefault="00DD3328" w:rsidP="00B46079">
            <w:pPr>
              <w:rPr>
                <w:color w:val="333333"/>
                <w:lang w:eastAsia="en-US"/>
              </w:rPr>
            </w:pPr>
          </w:p>
          <w:p w:rsidR="00DD3328" w:rsidRPr="00682377" w:rsidRDefault="00DD3328" w:rsidP="00B46079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D3328" w:rsidRPr="00682377" w:rsidRDefault="00DD3328" w:rsidP="00B46079">
            <w:pPr>
              <w:rPr>
                <w:color w:val="333333"/>
                <w:lang w:val="en-US" w:eastAsia="en-US"/>
              </w:rPr>
            </w:pPr>
          </w:p>
        </w:tc>
      </w:tr>
      <w:tr w:rsidR="00DD3328">
        <w:trPr>
          <w:trHeight w:val="2034"/>
        </w:trPr>
        <w:tc>
          <w:tcPr>
            <w:tcW w:w="1384" w:type="dxa"/>
          </w:tcPr>
          <w:p w:rsidR="00DD3328" w:rsidRDefault="00DD3328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DD3328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79" w:type="dxa"/>
          </w:tcPr>
          <w:p w:rsidR="00DD3328" w:rsidRDefault="00DD3328" w:rsidP="00B46079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D3328" w:rsidRPr="00682377" w:rsidRDefault="00DD3328" w:rsidP="00B46079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D3328" w:rsidRPr="00682377" w:rsidRDefault="00DD3328" w:rsidP="00B50B0F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D3328" w:rsidRPr="00682377" w:rsidRDefault="00DD3328" w:rsidP="005B5D83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D3328" w:rsidRDefault="00DD3328" w:rsidP="005B5D83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DD3328" w:rsidRDefault="00DD3328" w:rsidP="005B5D83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DD3328" w:rsidRDefault="00DD3328" w:rsidP="005B5D83">
            <w:pPr>
              <w:rPr>
                <w:lang w:eastAsia="en-US"/>
              </w:rPr>
            </w:pPr>
          </w:p>
          <w:p w:rsidR="00DD3328" w:rsidRDefault="00DD3328" w:rsidP="005B5D8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</w:p>
          <w:p w:rsidR="00DD3328" w:rsidRDefault="00DD3328" w:rsidP="005B5D83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65,6</w:t>
            </w: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682</w:t>
            </w:r>
          </w:p>
        </w:tc>
        <w:tc>
          <w:tcPr>
            <w:tcW w:w="1080" w:type="dxa"/>
          </w:tcPr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D3328" w:rsidRDefault="00DD3328" w:rsidP="005B5D83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DD3328" w:rsidRDefault="00DD3328" w:rsidP="005B5D83">
            <w:pPr>
              <w:rPr>
                <w:lang w:eastAsia="en-US"/>
              </w:rPr>
            </w:pPr>
            <w:r>
              <w:rPr>
                <w:lang w:eastAsia="en-US"/>
              </w:rPr>
              <w:t>КИА РИО</w:t>
            </w:r>
          </w:p>
        </w:tc>
        <w:tc>
          <w:tcPr>
            <w:tcW w:w="1740" w:type="dxa"/>
          </w:tcPr>
          <w:p w:rsidR="00DD3328" w:rsidRDefault="00DD3328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549245,85</w:t>
            </w:r>
          </w:p>
        </w:tc>
        <w:tc>
          <w:tcPr>
            <w:tcW w:w="1740" w:type="dxa"/>
          </w:tcPr>
          <w:p w:rsidR="00DD3328" w:rsidRPr="00682377" w:rsidRDefault="00DD3328" w:rsidP="00B46079">
            <w:pPr>
              <w:rPr>
                <w:color w:val="333333"/>
                <w:lang w:val="en-US" w:eastAsia="en-US"/>
              </w:rPr>
            </w:pPr>
          </w:p>
        </w:tc>
      </w:tr>
      <w:tr w:rsidR="00DD3328">
        <w:trPr>
          <w:trHeight w:val="2034"/>
        </w:trPr>
        <w:tc>
          <w:tcPr>
            <w:tcW w:w="1384" w:type="dxa"/>
          </w:tcPr>
          <w:p w:rsidR="00DD3328" w:rsidRDefault="00DD3328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Сын</w:t>
            </w:r>
          </w:p>
        </w:tc>
        <w:tc>
          <w:tcPr>
            <w:tcW w:w="1602" w:type="dxa"/>
          </w:tcPr>
          <w:p w:rsidR="00DD3328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79" w:type="dxa"/>
          </w:tcPr>
          <w:p w:rsidR="00DD3328" w:rsidRDefault="00DD3328" w:rsidP="00B46079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D3328" w:rsidRPr="00682377" w:rsidRDefault="00DD3328" w:rsidP="00B46079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D3328" w:rsidRPr="00682377" w:rsidRDefault="00DD3328" w:rsidP="00B50B0F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D3328" w:rsidRPr="00682377" w:rsidRDefault="00DD3328" w:rsidP="005B5D83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</w:p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65,6</w:t>
            </w: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682</w:t>
            </w:r>
          </w:p>
        </w:tc>
        <w:tc>
          <w:tcPr>
            <w:tcW w:w="1080" w:type="dxa"/>
          </w:tcPr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D3328" w:rsidRDefault="00DD3328" w:rsidP="005B5D83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DD3328" w:rsidRDefault="00DD3328" w:rsidP="00B46079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D3328" w:rsidRPr="005B5D83" w:rsidRDefault="00DD3328" w:rsidP="00B46079">
            <w:pPr>
              <w:rPr>
                <w:color w:val="333333"/>
                <w:lang w:eastAsia="en-US"/>
              </w:rPr>
            </w:pPr>
          </w:p>
        </w:tc>
      </w:tr>
      <w:tr w:rsidR="00DD3328">
        <w:trPr>
          <w:trHeight w:val="2034"/>
        </w:trPr>
        <w:tc>
          <w:tcPr>
            <w:tcW w:w="1384" w:type="dxa"/>
          </w:tcPr>
          <w:p w:rsidR="00DD3328" w:rsidRDefault="00DD3328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Сын</w:t>
            </w:r>
          </w:p>
        </w:tc>
        <w:tc>
          <w:tcPr>
            <w:tcW w:w="1602" w:type="dxa"/>
          </w:tcPr>
          <w:p w:rsidR="00DD3328" w:rsidRDefault="00DD3328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79" w:type="dxa"/>
          </w:tcPr>
          <w:p w:rsidR="00DD3328" w:rsidRDefault="00DD3328" w:rsidP="00B46079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D3328" w:rsidRPr="00682377" w:rsidRDefault="00DD3328" w:rsidP="00B46079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D3328" w:rsidRPr="00682377" w:rsidRDefault="00DD3328" w:rsidP="00B50B0F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D3328" w:rsidRPr="00682377" w:rsidRDefault="00DD3328" w:rsidP="005B5D83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</w:p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65,6</w:t>
            </w: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682</w:t>
            </w:r>
          </w:p>
        </w:tc>
        <w:tc>
          <w:tcPr>
            <w:tcW w:w="1080" w:type="dxa"/>
          </w:tcPr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5B5D83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D3328" w:rsidRDefault="00DD3328" w:rsidP="005B5D83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DD3328" w:rsidRDefault="00DD3328" w:rsidP="00B46079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D3328" w:rsidRPr="005B5D83" w:rsidRDefault="00DD3328" w:rsidP="00B46079">
            <w:pPr>
              <w:rPr>
                <w:color w:val="333333"/>
                <w:lang w:eastAsia="en-US"/>
              </w:rPr>
            </w:pPr>
          </w:p>
        </w:tc>
      </w:tr>
    </w:tbl>
    <w:p w:rsidR="00DD3328" w:rsidRDefault="00DD3328" w:rsidP="00B961D1">
      <w:pPr>
        <w:rPr>
          <w:color w:val="800000"/>
        </w:rPr>
      </w:pPr>
    </w:p>
    <w:p w:rsidR="00DD3328" w:rsidRDefault="00DD3328" w:rsidP="00B961D1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/>
    <w:p w:rsidR="00DD3328" w:rsidRDefault="00DD3328" w:rsidP="005B5D83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D3328" w:rsidRDefault="00DD3328" w:rsidP="005B5D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DD3328" w:rsidRDefault="00DD3328" w:rsidP="005B5D83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DD3328" w:rsidRDefault="00DD3328" w:rsidP="005B5D83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DD3328" w:rsidTr="00FD1C6A">
        <w:tc>
          <w:tcPr>
            <w:tcW w:w="1384" w:type="dxa"/>
            <w:vMerge w:val="restart"/>
            <w:vAlign w:val="center"/>
          </w:tcPr>
          <w:p w:rsidR="00DD3328" w:rsidRDefault="00DD3328" w:rsidP="00FD1C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DD3328" w:rsidRDefault="00DD3328" w:rsidP="00FD1C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DD3328" w:rsidRDefault="00DD3328" w:rsidP="00FD1C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DD3328" w:rsidRDefault="00DD3328" w:rsidP="00FD1C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DD3328" w:rsidRDefault="00DD3328" w:rsidP="00FD1C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DD3328" w:rsidRDefault="00DD3328" w:rsidP="00FD1C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DD3328" w:rsidRDefault="00DD3328" w:rsidP="00FD1C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DD3328" w:rsidRDefault="00DD3328" w:rsidP="00FD1C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DD3328" w:rsidRDefault="00DD3328" w:rsidP="00FD1C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D3328" w:rsidTr="00FD1C6A">
        <w:tc>
          <w:tcPr>
            <w:tcW w:w="1384" w:type="dxa"/>
            <w:vMerge/>
            <w:vAlign w:val="center"/>
          </w:tcPr>
          <w:p w:rsidR="00DD3328" w:rsidRDefault="00DD3328" w:rsidP="00FD1C6A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DD3328" w:rsidRDefault="00DD3328" w:rsidP="00FD1C6A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DD3328" w:rsidRPr="00682377" w:rsidRDefault="00DD3328" w:rsidP="00FD1C6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D3328" w:rsidRPr="00682377" w:rsidRDefault="00DD3328" w:rsidP="00FD1C6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DD3328" w:rsidRPr="00682377" w:rsidRDefault="00DD3328" w:rsidP="00FD1C6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DD3328" w:rsidRPr="00682377" w:rsidRDefault="00DD3328" w:rsidP="00FD1C6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DD3328" w:rsidRPr="00682377" w:rsidRDefault="00DD3328" w:rsidP="00FD1C6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D3328" w:rsidRPr="00682377" w:rsidRDefault="00DD3328" w:rsidP="00FD1C6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DD3328" w:rsidRPr="00682377" w:rsidRDefault="00DD3328" w:rsidP="00FD1C6A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DD3328" w:rsidRDefault="00DD3328" w:rsidP="00FD1C6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D3328" w:rsidRDefault="00DD3328" w:rsidP="00FD1C6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D3328" w:rsidRDefault="00DD3328" w:rsidP="00FD1C6A">
            <w:pPr>
              <w:rPr>
                <w:lang w:eastAsia="en-US"/>
              </w:rPr>
            </w:pPr>
          </w:p>
        </w:tc>
      </w:tr>
      <w:tr w:rsidR="00DD3328" w:rsidTr="00FD1C6A">
        <w:trPr>
          <w:trHeight w:val="2034"/>
        </w:trPr>
        <w:tc>
          <w:tcPr>
            <w:tcW w:w="1384" w:type="dxa"/>
          </w:tcPr>
          <w:p w:rsidR="00DD3328" w:rsidRPr="00682377" w:rsidRDefault="00DD3328" w:rsidP="00FD1C6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Ярушин С.Д.</w:t>
            </w:r>
          </w:p>
        </w:tc>
        <w:tc>
          <w:tcPr>
            <w:tcW w:w="1602" w:type="dxa"/>
          </w:tcPr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И.о.</w:t>
            </w:r>
          </w:p>
          <w:p w:rsidR="00DD3328" w:rsidRDefault="00DD3328" w:rsidP="0075424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директора </w:t>
            </w:r>
          </w:p>
          <w:p w:rsidR="00DD3328" w:rsidRPr="00682377" w:rsidRDefault="00DD3328" w:rsidP="00FD1C6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МБОУ ДО</w:t>
            </w:r>
            <w:r w:rsidRPr="00682377">
              <w:rPr>
                <w:color w:val="333333"/>
                <w:lang w:eastAsia="en-US"/>
              </w:rPr>
              <w:t xml:space="preserve"> ДЮСШ</w:t>
            </w:r>
          </w:p>
        </w:tc>
        <w:tc>
          <w:tcPr>
            <w:tcW w:w="1079" w:type="dxa"/>
          </w:tcPr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>1.Земе</w:t>
            </w:r>
          </w:p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>2. Жилой дом</w:t>
            </w:r>
          </w:p>
        </w:tc>
        <w:tc>
          <w:tcPr>
            <w:tcW w:w="1080" w:type="dxa"/>
          </w:tcPr>
          <w:p w:rsidR="00DD3328" w:rsidRDefault="00DD3328" w:rsidP="0075424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</w:t>
            </w:r>
          </w:p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ная</w:t>
            </w:r>
          </w:p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</w:t>
            </w:r>
          </w:p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видуаль</w:t>
            </w:r>
          </w:p>
          <w:p w:rsidR="00DD3328" w:rsidRPr="00682377" w:rsidRDefault="00DD3328" w:rsidP="00FD1C6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ная</w:t>
            </w:r>
          </w:p>
        </w:tc>
        <w:tc>
          <w:tcPr>
            <w:tcW w:w="1080" w:type="dxa"/>
          </w:tcPr>
          <w:p w:rsidR="00DD3328" w:rsidRPr="00682377" w:rsidRDefault="00DD3328" w:rsidP="00FD1C6A">
            <w:pPr>
              <w:rPr>
                <w:color w:val="333333"/>
                <w:lang w:eastAsia="en-US"/>
              </w:rPr>
            </w:pPr>
          </w:p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1000</w:t>
            </w:r>
          </w:p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</w:p>
          <w:p w:rsidR="00DD3328" w:rsidRPr="00682377" w:rsidRDefault="00DD3328" w:rsidP="00FD1C6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62,7</w:t>
            </w:r>
          </w:p>
        </w:tc>
        <w:tc>
          <w:tcPr>
            <w:tcW w:w="971" w:type="dxa"/>
          </w:tcPr>
          <w:p w:rsidR="00DD3328" w:rsidRPr="00682377" w:rsidRDefault="00DD3328" w:rsidP="00FD1C6A">
            <w:pPr>
              <w:rPr>
                <w:color w:val="333333"/>
                <w:lang w:eastAsia="en-US"/>
              </w:rPr>
            </w:pPr>
          </w:p>
          <w:p w:rsidR="00DD3328" w:rsidRDefault="00DD3328" w:rsidP="0075424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D3328" w:rsidRDefault="00DD3328" w:rsidP="0075424A">
            <w:pPr>
              <w:rPr>
                <w:color w:val="333333"/>
                <w:lang w:eastAsia="en-US"/>
              </w:rPr>
            </w:pPr>
          </w:p>
          <w:p w:rsidR="00DD3328" w:rsidRDefault="00DD3328" w:rsidP="0075424A">
            <w:pPr>
              <w:rPr>
                <w:color w:val="333333"/>
                <w:lang w:eastAsia="en-US"/>
              </w:rPr>
            </w:pPr>
          </w:p>
          <w:p w:rsidR="00DD3328" w:rsidRPr="00682377" w:rsidRDefault="00DD3328" w:rsidP="0075424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D3328" w:rsidRPr="00682377" w:rsidRDefault="00DD3328" w:rsidP="00FD1C6A">
            <w:pPr>
              <w:jc w:val="center"/>
              <w:rPr>
                <w:color w:val="333333"/>
                <w:lang w:eastAsia="en-US"/>
              </w:rPr>
            </w:pPr>
          </w:p>
          <w:p w:rsidR="00DD3328" w:rsidRPr="00682377" w:rsidRDefault="00DD3328" w:rsidP="00FD1C6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DD3328" w:rsidRDefault="00DD3328" w:rsidP="00FD1C6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D3328" w:rsidRPr="00682377" w:rsidRDefault="00DD3328" w:rsidP="0075424A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D3328" w:rsidRPr="00682377" w:rsidRDefault="00DD3328" w:rsidP="0075424A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D3328" w:rsidRDefault="00DD3328" w:rsidP="0075424A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легковой:</w:t>
            </w:r>
          </w:p>
          <w:p w:rsidR="00DD3328" w:rsidRDefault="00DD3328" w:rsidP="0075424A">
            <w:pPr>
              <w:rPr>
                <w:lang w:eastAsia="en-US"/>
              </w:rPr>
            </w:pPr>
            <w:r>
              <w:rPr>
                <w:lang w:eastAsia="en-US"/>
              </w:rPr>
              <w:t>1.Тайота Приус</w:t>
            </w:r>
          </w:p>
          <w:p w:rsidR="00DD3328" w:rsidRDefault="00DD3328" w:rsidP="0075424A">
            <w:pPr>
              <w:rPr>
                <w:lang w:eastAsia="en-US"/>
              </w:rPr>
            </w:pPr>
            <w:r>
              <w:rPr>
                <w:lang w:eastAsia="en-US"/>
              </w:rPr>
              <w:t>2.ВАЗ 2121</w:t>
            </w:r>
          </w:p>
        </w:tc>
        <w:tc>
          <w:tcPr>
            <w:tcW w:w="1740" w:type="dxa"/>
          </w:tcPr>
          <w:p w:rsidR="00DD3328" w:rsidRDefault="00DD3328" w:rsidP="00FD1C6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378156,99</w:t>
            </w:r>
          </w:p>
          <w:p w:rsidR="00DD3328" w:rsidRDefault="00DD3328" w:rsidP="00FD1C6A">
            <w:pPr>
              <w:rPr>
                <w:color w:val="333333"/>
                <w:lang w:eastAsia="en-US"/>
              </w:rPr>
            </w:pPr>
          </w:p>
          <w:p w:rsidR="00DD3328" w:rsidRDefault="00DD3328" w:rsidP="00FD1C6A">
            <w:pPr>
              <w:rPr>
                <w:color w:val="333333"/>
                <w:lang w:eastAsia="en-US"/>
              </w:rPr>
            </w:pPr>
          </w:p>
          <w:p w:rsidR="00DD3328" w:rsidRDefault="00DD3328" w:rsidP="00FD1C6A">
            <w:pPr>
              <w:rPr>
                <w:color w:val="333333"/>
                <w:lang w:eastAsia="en-US"/>
              </w:rPr>
            </w:pPr>
          </w:p>
          <w:p w:rsidR="00DD3328" w:rsidRDefault="00DD3328" w:rsidP="00FD1C6A">
            <w:pPr>
              <w:rPr>
                <w:color w:val="333333"/>
                <w:lang w:eastAsia="en-US"/>
              </w:rPr>
            </w:pPr>
          </w:p>
          <w:p w:rsidR="00DD3328" w:rsidRPr="00682377" w:rsidRDefault="00DD3328" w:rsidP="00FD1C6A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D3328" w:rsidRPr="00682377" w:rsidRDefault="00DD3328" w:rsidP="00FD1C6A">
            <w:pPr>
              <w:rPr>
                <w:color w:val="333333"/>
                <w:lang w:val="en-US" w:eastAsia="en-US"/>
              </w:rPr>
            </w:pPr>
          </w:p>
        </w:tc>
      </w:tr>
      <w:tr w:rsidR="00DD3328" w:rsidTr="00FD1C6A">
        <w:trPr>
          <w:trHeight w:val="2034"/>
        </w:trPr>
        <w:tc>
          <w:tcPr>
            <w:tcW w:w="1384" w:type="dxa"/>
          </w:tcPr>
          <w:p w:rsidR="00DD3328" w:rsidRDefault="00DD3328" w:rsidP="00FD1C6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Супруга</w:t>
            </w:r>
          </w:p>
        </w:tc>
        <w:tc>
          <w:tcPr>
            <w:tcW w:w="1602" w:type="dxa"/>
          </w:tcPr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79" w:type="dxa"/>
          </w:tcPr>
          <w:p w:rsidR="00DD3328" w:rsidRDefault="00DD3328" w:rsidP="0075424A">
            <w:pPr>
              <w:rPr>
                <w:lang w:eastAsia="en-US"/>
              </w:rPr>
            </w:pPr>
            <w:r>
              <w:rPr>
                <w:lang w:eastAsia="en-US"/>
              </w:rPr>
              <w:t>Земель</w:t>
            </w:r>
          </w:p>
          <w:p w:rsidR="00DD3328" w:rsidRDefault="00DD3328" w:rsidP="0075424A">
            <w:pPr>
              <w:rPr>
                <w:lang w:eastAsia="en-US"/>
              </w:rPr>
            </w:pPr>
            <w:r>
              <w:rPr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DD3328" w:rsidRDefault="00DD3328" w:rsidP="00FD1C6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</w:t>
            </w:r>
          </w:p>
          <w:p w:rsidR="00DD3328" w:rsidRDefault="00DD3328" w:rsidP="00FD1C6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дуаль</w:t>
            </w:r>
          </w:p>
          <w:p w:rsidR="00DD3328" w:rsidRPr="00682377" w:rsidRDefault="00DD3328" w:rsidP="00FD1C6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ная</w:t>
            </w:r>
          </w:p>
        </w:tc>
        <w:tc>
          <w:tcPr>
            <w:tcW w:w="1080" w:type="dxa"/>
          </w:tcPr>
          <w:p w:rsidR="00DD3328" w:rsidRDefault="00DD3328" w:rsidP="00FD1C6A">
            <w:pPr>
              <w:rPr>
                <w:color w:val="333333"/>
                <w:lang w:eastAsia="en-US"/>
              </w:rPr>
            </w:pPr>
          </w:p>
          <w:p w:rsidR="00DD3328" w:rsidRPr="00682377" w:rsidRDefault="00DD3328" w:rsidP="00FD1C6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1000</w:t>
            </w:r>
          </w:p>
        </w:tc>
        <w:tc>
          <w:tcPr>
            <w:tcW w:w="971" w:type="dxa"/>
          </w:tcPr>
          <w:p w:rsidR="00DD3328" w:rsidRDefault="00DD3328" w:rsidP="00FD1C6A">
            <w:pPr>
              <w:rPr>
                <w:color w:val="333333"/>
                <w:lang w:eastAsia="en-US"/>
              </w:rPr>
            </w:pPr>
          </w:p>
          <w:p w:rsidR="00DD3328" w:rsidRPr="00682377" w:rsidRDefault="00DD3328" w:rsidP="00FD1C6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</w:p>
          <w:p w:rsidR="00DD3328" w:rsidRDefault="00DD3328" w:rsidP="00FD1C6A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62,7</w:t>
            </w:r>
          </w:p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75424A">
            <w:pPr>
              <w:rPr>
                <w:color w:val="333333"/>
                <w:lang w:eastAsia="en-US"/>
              </w:rPr>
            </w:pPr>
          </w:p>
          <w:p w:rsidR="00DD3328" w:rsidRDefault="00DD3328" w:rsidP="0075424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1000</w:t>
            </w:r>
          </w:p>
        </w:tc>
        <w:tc>
          <w:tcPr>
            <w:tcW w:w="1080" w:type="dxa"/>
          </w:tcPr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DD3328" w:rsidRDefault="00DD3328" w:rsidP="00FD1C6A">
            <w:pPr>
              <w:jc w:val="center"/>
              <w:rPr>
                <w:color w:val="333333"/>
                <w:lang w:eastAsia="en-US"/>
              </w:rPr>
            </w:pPr>
          </w:p>
          <w:p w:rsidR="00DD3328" w:rsidRDefault="00DD3328" w:rsidP="00FD1C6A">
            <w:pPr>
              <w:rPr>
                <w:color w:val="333333"/>
                <w:lang w:eastAsia="en-US"/>
              </w:rPr>
            </w:pPr>
          </w:p>
          <w:p w:rsidR="00DD3328" w:rsidRDefault="00DD3328" w:rsidP="00FD1C6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D3328" w:rsidRDefault="00DD3328" w:rsidP="00FD1C6A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DD3328" w:rsidRDefault="00DD3328" w:rsidP="00FD1C6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388558,87</w:t>
            </w:r>
          </w:p>
        </w:tc>
        <w:tc>
          <w:tcPr>
            <w:tcW w:w="1740" w:type="dxa"/>
          </w:tcPr>
          <w:p w:rsidR="00DD3328" w:rsidRPr="00682377" w:rsidRDefault="00DD3328" w:rsidP="00FD1C6A">
            <w:pPr>
              <w:rPr>
                <w:color w:val="333333"/>
                <w:lang w:val="en-US" w:eastAsia="en-US"/>
              </w:rPr>
            </w:pPr>
          </w:p>
        </w:tc>
      </w:tr>
    </w:tbl>
    <w:p w:rsidR="00DD3328" w:rsidRDefault="00DD3328"/>
    <w:sectPr w:rsidR="00DD3328" w:rsidSect="00B961D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5A7"/>
    <w:rsid w:val="000532E3"/>
    <w:rsid w:val="000847EA"/>
    <w:rsid w:val="000E0D0F"/>
    <w:rsid w:val="00151EFC"/>
    <w:rsid w:val="00156DDF"/>
    <w:rsid w:val="003A5D91"/>
    <w:rsid w:val="003B7E84"/>
    <w:rsid w:val="00467E21"/>
    <w:rsid w:val="005361F5"/>
    <w:rsid w:val="005B5D83"/>
    <w:rsid w:val="00622CCF"/>
    <w:rsid w:val="006745E6"/>
    <w:rsid w:val="00682377"/>
    <w:rsid w:val="0075424A"/>
    <w:rsid w:val="007602C8"/>
    <w:rsid w:val="008534DA"/>
    <w:rsid w:val="00857A21"/>
    <w:rsid w:val="00871675"/>
    <w:rsid w:val="00880A8A"/>
    <w:rsid w:val="008A1AA5"/>
    <w:rsid w:val="008E46AC"/>
    <w:rsid w:val="008E7BA7"/>
    <w:rsid w:val="00953F32"/>
    <w:rsid w:val="00A815A7"/>
    <w:rsid w:val="00B46079"/>
    <w:rsid w:val="00B50B0F"/>
    <w:rsid w:val="00B961D1"/>
    <w:rsid w:val="00BF0B99"/>
    <w:rsid w:val="00C04AA0"/>
    <w:rsid w:val="00CA45FA"/>
    <w:rsid w:val="00CA60E9"/>
    <w:rsid w:val="00DD3328"/>
    <w:rsid w:val="00E65AFA"/>
    <w:rsid w:val="00F0313C"/>
    <w:rsid w:val="00F64257"/>
    <w:rsid w:val="00FD1C6A"/>
    <w:rsid w:val="00FE3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1D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961D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3</Pages>
  <Words>306</Words>
  <Characters>1750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2014-05-08T07:11:00Z</dcterms:created>
  <dcterms:modified xsi:type="dcterms:W3CDTF">2017-05-05T09:16:00Z</dcterms:modified>
</cp:coreProperties>
</file>